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360A2" w14:textId="77777777" w:rsidR="005E24CA" w:rsidRPr="006C4057" w:rsidRDefault="005E24CA" w:rsidP="005E24CA">
      <w:pPr>
        <w:pStyle w:val="Tekstpodstawowy2"/>
        <w:pBdr>
          <w:left w:val="none" w:sz="0" w:space="0" w:color="auto"/>
          <w:right w:val="none" w:sz="0" w:space="0" w:color="auto"/>
        </w:pBdr>
        <w:jc w:val="right"/>
        <w:rPr>
          <w:rFonts w:ascii="Arial" w:hAnsi="Arial" w:cs="Arial"/>
          <w:b w:val="0"/>
          <w:color w:val="0070C0"/>
          <w:sz w:val="22"/>
          <w:szCs w:val="22"/>
        </w:rPr>
      </w:pPr>
      <w:r w:rsidRPr="006C4057">
        <w:rPr>
          <w:rFonts w:ascii="Arial" w:hAnsi="Arial" w:cs="Arial"/>
          <w:b w:val="0"/>
          <w:noProof/>
          <w:color w:val="0070C0"/>
          <w:sz w:val="22"/>
          <w:szCs w:val="22"/>
        </w:rPr>
        <w:t>Załącznik nr 2</w:t>
      </w:r>
    </w:p>
    <w:p w14:paraId="16D5990A" w14:textId="77777777" w:rsidR="0035702B" w:rsidRDefault="0035702B" w:rsidP="002C0D6B">
      <w:pPr>
        <w:pStyle w:val="Tekstpodstawowy2"/>
        <w:pBdr>
          <w:left w:val="none" w:sz="0" w:space="0" w:color="auto"/>
          <w:right w:val="none" w:sz="0" w:space="0" w:color="auto"/>
        </w:pBdr>
        <w:rPr>
          <w:rFonts w:ascii="Arial" w:hAnsi="Arial" w:cs="Arial"/>
          <w:sz w:val="22"/>
          <w:szCs w:val="22"/>
        </w:rPr>
      </w:pPr>
    </w:p>
    <w:p w14:paraId="428F12D3" w14:textId="1B5CE02A" w:rsidR="00561019" w:rsidRDefault="00D100F9" w:rsidP="002C0D6B">
      <w:pPr>
        <w:pStyle w:val="Tekstpodstawowy2"/>
        <w:pBdr>
          <w:left w:val="none" w:sz="0" w:space="0" w:color="auto"/>
          <w:right w:val="none" w:sz="0" w:space="0" w:color="auto"/>
        </w:pBdr>
        <w:rPr>
          <w:rFonts w:ascii="Arial" w:hAnsi="Arial" w:cs="Arial"/>
          <w:sz w:val="22"/>
          <w:szCs w:val="22"/>
        </w:rPr>
      </w:pPr>
      <w:r w:rsidRPr="006F72AB">
        <w:rPr>
          <w:rFonts w:ascii="Arial" w:hAnsi="Arial" w:cs="Arial"/>
          <w:sz w:val="22"/>
          <w:szCs w:val="22"/>
        </w:rPr>
        <w:t>FORMULARZ CENOWY</w:t>
      </w:r>
    </w:p>
    <w:p w14:paraId="55106254" w14:textId="77777777" w:rsidR="0035702B" w:rsidRPr="006F72AB" w:rsidRDefault="0035702B" w:rsidP="002C0D6B">
      <w:pPr>
        <w:pStyle w:val="Tekstpodstawowy2"/>
        <w:pBdr>
          <w:left w:val="none" w:sz="0" w:space="0" w:color="auto"/>
          <w:right w:val="none" w:sz="0" w:space="0" w:color="auto"/>
        </w:pBdr>
        <w:rPr>
          <w:rFonts w:ascii="Arial" w:hAnsi="Arial" w:cs="Arial"/>
          <w:sz w:val="22"/>
          <w:szCs w:val="22"/>
        </w:rPr>
      </w:pPr>
    </w:p>
    <w:p w14:paraId="05D1F8C1" w14:textId="77777777" w:rsidR="00D77B3F" w:rsidRPr="000263DC" w:rsidRDefault="00D77B3F" w:rsidP="00D77B3F">
      <w:pPr>
        <w:widowControl w:val="0"/>
        <w:tabs>
          <w:tab w:val="left" w:pos="2010"/>
        </w:tabs>
        <w:spacing w:line="0" w:lineRule="atLeast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150"/>
        <w:gridCol w:w="5089"/>
        <w:gridCol w:w="3107"/>
      </w:tblGrid>
      <w:tr w:rsidR="006D1625" w:rsidRPr="00D15CF2" w14:paraId="71F973BC" w14:textId="77777777" w:rsidTr="0035702B">
        <w:trPr>
          <w:trHeight w:val="685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340BE41" w14:textId="77777777" w:rsidR="006D1625" w:rsidRPr="006F72AB" w:rsidRDefault="006D1625" w:rsidP="006A4B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72AB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5CFC204" w14:textId="77777777" w:rsidR="006D1625" w:rsidRPr="006F72AB" w:rsidRDefault="006D1625" w:rsidP="006A4B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72AB">
              <w:rPr>
                <w:rFonts w:ascii="Arial" w:hAnsi="Arial" w:cs="Arial"/>
                <w:b/>
                <w:sz w:val="20"/>
                <w:szCs w:val="20"/>
              </w:rPr>
              <w:t>Podstawa wyceny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E52FDB3" w14:textId="77777777" w:rsidR="006D1625" w:rsidRPr="006F72AB" w:rsidRDefault="006D1625" w:rsidP="006A4B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72AB">
              <w:rPr>
                <w:rFonts w:ascii="Arial" w:hAnsi="Arial" w:cs="Arial"/>
                <w:b/>
                <w:sz w:val="20"/>
                <w:szCs w:val="20"/>
              </w:rPr>
              <w:t>Zakres opracowania*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0DBAB98" w14:textId="77777777" w:rsidR="006D1625" w:rsidRDefault="006D1625" w:rsidP="0052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52D1D0" w14:textId="4A0224D3" w:rsidR="006D1625" w:rsidRPr="006F72AB" w:rsidRDefault="006D1625" w:rsidP="0052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sz w:val="20"/>
                <w:szCs w:val="20"/>
              </w:rPr>
              <w:t>/PLN/</w:t>
            </w:r>
          </w:p>
          <w:p w14:paraId="12481279" w14:textId="77777777" w:rsidR="006D1625" w:rsidRPr="006F72AB" w:rsidRDefault="006D1625" w:rsidP="00CD7B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572" w:rsidRPr="00CD30C1" w14:paraId="2F0BB97D" w14:textId="77777777" w:rsidTr="0035702B">
        <w:trPr>
          <w:trHeight w:val="67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EBE92C4" w14:textId="44B8E7F3" w:rsidR="00F64572" w:rsidRDefault="00F64572" w:rsidP="00825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E849318" w14:textId="51E3551D" w:rsidR="00F64572" w:rsidRPr="00CD30C1" w:rsidRDefault="00F64572" w:rsidP="00E9773B">
            <w:pPr>
              <w:rPr>
                <w:rFonts w:ascii="Arial" w:hAnsi="Arial" w:cs="Arial"/>
                <w:sz w:val="20"/>
                <w:szCs w:val="20"/>
              </w:rPr>
            </w:pPr>
            <w:r w:rsidRPr="00721905">
              <w:rPr>
                <w:rFonts w:ascii="Arial" w:hAnsi="Arial" w:cs="Arial"/>
                <w:sz w:val="20"/>
                <w:szCs w:val="20"/>
              </w:rPr>
              <w:t>ETAP 1 - oświetlenie ulic Kujawskiej, Mazurskiej oraz Wawrzyńskiej</w:t>
            </w:r>
          </w:p>
        </w:tc>
      </w:tr>
      <w:tr w:rsidR="006D1625" w:rsidRPr="00CD30C1" w14:paraId="374DF69E" w14:textId="77777777" w:rsidTr="0035702B">
        <w:trPr>
          <w:trHeight w:val="76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F3F4" w14:textId="3099F054" w:rsidR="006D1625" w:rsidRPr="00CD30C1" w:rsidRDefault="006D1625" w:rsidP="00825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D30C1">
              <w:rPr>
                <w:rFonts w:ascii="Arial" w:hAnsi="Arial" w:cs="Arial"/>
                <w:sz w:val="20"/>
                <w:szCs w:val="20"/>
              </w:rPr>
              <w:t>.</w:t>
            </w:r>
            <w:r w:rsidR="007219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8679" w14:textId="77777777" w:rsidR="006D1625" w:rsidRPr="00CD30C1" w:rsidRDefault="006D1625" w:rsidP="00EC2BAC">
            <w:pPr>
              <w:ind w:left="-113" w:right="-74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SST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9797" w14:textId="213CA53B" w:rsidR="006D1625" w:rsidRPr="00B45594" w:rsidRDefault="006D1625" w:rsidP="00B474CC">
            <w:pPr>
              <w:ind w:right="-110" w:hanging="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 koncepcyjny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  <w:r w:rsidR="006E6D71" w:rsidRPr="0035702B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="006E6D71">
              <w:rPr>
                <w:rFonts w:ascii="Arial" w:hAnsi="Arial" w:cs="Arial"/>
                <w:sz w:val="20"/>
                <w:szCs w:val="20"/>
              </w:rPr>
              <w:br/>
            </w:r>
            <w:r w:rsidR="006E6D71" w:rsidRPr="0035702B">
              <w:rPr>
                <w:rFonts w:ascii="Arial" w:hAnsi="Arial" w:cs="Arial"/>
                <w:color w:val="FF0000"/>
                <w:sz w:val="18"/>
                <w:szCs w:val="18"/>
              </w:rPr>
              <w:t>(nie więcej niż 15% wartości</w:t>
            </w:r>
            <w:r w:rsidR="009374EF" w:rsidRPr="0035702B">
              <w:rPr>
                <w:rFonts w:ascii="Arial" w:hAnsi="Arial" w:cs="Arial"/>
                <w:color w:val="FF0000"/>
                <w:sz w:val="18"/>
                <w:szCs w:val="18"/>
              </w:rPr>
              <w:t xml:space="preserve"> netto</w:t>
            </w:r>
            <w:r w:rsidR="006E6D71" w:rsidRPr="0035702B">
              <w:rPr>
                <w:rFonts w:ascii="Arial" w:hAnsi="Arial" w:cs="Arial"/>
                <w:color w:val="FF0000"/>
                <w:sz w:val="18"/>
                <w:szCs w:val="18"/>
              </w:rPr>
              <w:t xml:space="preserve"> poz. </w:t>
            </w:r>
            <w:r w:rsidR="00E9773B" w:rsidRPr="0035702B">
              <w:rPr>
                <w:rFonts w:ascii="Arial" w:hAnsi="Arial" w:cs="Arial"/>
                <w:color w:val="FF0000"/>
                <w:sz w:val="18"/>
                <w:szCs w:val="18"/>
              </w:rPr>
              <w:t>1.</w:t>
            </w:r>
            <w:r w:rsidR="006E6D71" w:rsidRPr="0035702B">
              <w:rPr>
                <w:rFonts w:ascii="Arial" w:hAnsi="Arial" w:cs="Arial"/>
                <w:color w:val="FF0000"/>
                <w:sz w:val="18"/>
                <w:szCs w:val="18"/>
              </w:rPr>
              <w:t>6)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4836" w14:textId="77777777" w:rsidR="006D1625" w:rsidRPr="00CD30C1" w:rsidRDefault="006D1625" w:rsidP="008929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491" w:rsidRPr="00CD30C1" w14:paraId="59FB9F76" w14:textId="77777777" w:rsidTr="0035702B">
        <w:trPr>
          <w:trHeight w:val="76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1A0F5" w14:textId="0519E408" w:rsidR="00530491" w:rsidRDefault="00721905" w:rsidP="00825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5304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8CA9F" w14:textId="4DFC4561" w:rsidR="00530491" w:rsidRDefault="00530491" w:rsidP="00B474CC">
            <w:pPr>
              <w:ind w:left="-115" w:right="-7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D006B" w14:textId="0977315D" w:rsidR="00530491" w:rsidRPr="00530491" w:rsidRDefault="00530491" w:rsidP="00530491">
            <w:pPr>
              <w:rPr>
                <w:rFonts w:ascii="Arial" w:hAnsi="Arial" w:cs="Arial"/>
                <w:sz w:val="20"/>
                <w:szCs w:val="20"/>
              </w:rPr>
            </w:pPr>
            <w:r w:rsidRPr="00530491">
              <w:rPr>
                <w:rFonts w:ascii="Arial" w:hAnsi="Arial" w:cs="Arial"/>
                <w:sz w:val="20"/>
                <w:szCs w:val="20"/>
              </w:rPr>
              <w:t>Projekt zagospodarowania terenu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04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F1F3BA" w14:textId="788C86B4" w:rsidR="00530491" w:rsidRPr="000F69E6" w:rsidRDefault="00530491" w:rsidP="00530491">
            <w:pPr>
              <w:rPr>
                <w:rFonts w:ascii="Arial" w:hAnsi="Arial" w:cs="Arial"/>
                <w:sz w:val="20"/>
                <w:szCs w:val="20"/>
              </w:rPr>
            </w:pPr>
            <w:r w:rsidRPr="00530491">
              <w:rPr>
                <w:rFonts w:ascii="Arial" w:hAnsi="Arial" w:cs="Arial"/>
                <w:sz w:val="20"/>
                <w:szCs w:val="20"/>
              </w:rPr>
              <w:t>Projekt architektoniczno-budowlany</w:t>
            </w:r>
            <w:r w:rsidR="00F645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4572"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008BB" w14:textId="77777777" w:rsidR="00530491" w:rsidRPr="00CD30C1" w:rsidRDefault="00530491" w:rsidP="008929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625" w:rsidRPr="00CD30C1" w14:paraId="60A61926" w14:textId="77777777" w:rsidTr="0035702B">
        <w:trPr>
          <w:trHeight w:val="76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ACB51" w14:textId="1B2458A4" w:rsidR="006D1625" w:rsidRDefault="00721905" w:rsidP="00825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53049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6AA94" w14:textId="77777777" w:rsidR="006D1625" w:rsidRPr="00CD30C1" w:rsidRDefault="006D1625" w:rsidP="00B474CC">
            <w:pPr>
              <w:ind w:left="-115" w:right="-7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AECE5" w14:textId="77777777" w:rsidR="006D1625" w:rsidRDefault="006D1625" w:rsidP="00CD30C1">
            <w:pPr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Projekt techniczny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EF411" w14:textId="77777777" w:rsidR="006D1625" w:rsidRPr="00CD30C1" w:rsidRDefault="006D1625" w:rsidP="008929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625" w:rsidRPr="00CD30C1" w14:paraId="39D6F5E2" w14:textId="77777777" w:rsidTr="0035702B">
        <w:trPr>
          <w:trHeight w:val="76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FB300" w14:textId="612025F8" w:rsidR="006D1625" w:rsidRDefault="00721905" w:rsidP="00825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53049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2EBED" w14:textId="77777777" w:rsidR="006D1625" w:rsidRDefault="006D1625" w:rsidP="00B474CC">
            <w:pPr>
              <w:ind w:left="-115" w:right="-7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1D6A2" w14:textId="77777777" w:rsidR="006D1625" w:rsidRPr="000F69E6" w:rsidRDefault="006D1625" w:rsidP="00CD30C1">
            <w:pPr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Opinie, uzgodnienia, pozwolenia i inne dokumenty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40880" w14:textId="77777777" w:rsidR="006D1625" w:rsidRPr="00CD30C1" w:rsidRDefault="006D1625" w:rsidP="008929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625" w:rsidRPr="00CD30C1" w14:paraId="50CFA096" w14:textId="77777777" w:rsidTr="0035702B">
        <w:trPr>
          <w:trHeight w:val="139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3C1B6" w14:textId="30E1E7F4" w:rsidR="006D1625" w:rsidRDefault="00721905" w:rsidP="00825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53049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B1817" w14:textId="77777777" w:rsidR="006D1625" w:rsidRDefault="006D1625" w:rsidP="00B474CC">
            <w:pPr>
              <w:ind w:left="-115" w:right="-7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8144F" w14:textId="77777777" w:rsidR="006D1625" w:rsidRPr="0035702B" w:rsidRDefault="006D1625" w:rsidP="00746225">
            <w:pPr>
              <w:pStyle w:val="Akapitzlist"/>
              <w:ind w:left="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Dokumentacja przetargowa, w tym: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  <w:p w14:paraId="1C5FC809" w14:textId="77777777" w:rsidR="006D1625" w:rsidRPr="000F69E6" w:rsidRDefault="006D1625" w:rsidP="0074622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 xml:space="preserve">– </w:t>
            </w:r>
            <w:proofErr w:type="spellStart"/>
            <w:r w:rsidRPr="000F69E6">
              <w:rPr>
                <w:rFonts w:ascii="Arial" w:hAnsi="Arial" w:cs="Arial"/>
                <w:sz w:val="20"/>
                <w:szCs w:val="20"/>
              </w:rPr>
              <w:t>SSTWiORB</w:t>
            </w:r>
            <w:proofErr w:type="spellEnd"/>
            <w:r w:rsidRPr="000F69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189B0A1" w14:textId="77777777" w:rsidR="006D1625" w:rsidRPr="000F69E6" w:rsidRDefault="006D1625" w:rsidP="0074622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Przedmiary robót,</w:t>
            </w:r>
          </w:p>
          <w:p w14:paraId="3A49D32D" w14:textId="77777777" w:rsidR="006D1625" w:rsidRPr="000F69E6" w:rsidRDefault="006D1625" w:rsidP="0074622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Kosztorysy inwestorskie,</w:t>
            </w:r>
          </w:p>
          <w:p w14:paraId="3D373226" w14:textId="77777777" w:rsidR="006D1625" w:rsidRPr="000F69E6" w:rsidRDefault="006D1625" w:rsidP="00746225">
            <w:pPr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Kosztorysy ofertowe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BBC9E" w14:textId="77777777" w:rsidR="006D1625" w:rsidRPr="00CD30C1" w:rsidRDefault="006D1625" w:rsidP="008929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31005E93" w14:textId="77777777" w:rsidTr="0035702B">
        <w:trPr>
          <w:trHeight w:val="900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center"/>
          </w:tcPr>
          <w:p w14:paraId="73F2F2F5" w14:textId="7FBFC7A2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6239" w:type="dxa"/>
            <w:gridSpan w:val="2"/>
            <w:shd w:val="clear" w:color="auto" w:fill="B6DDE8" w:themeFill="accent5" w:themeFillTint="66"/>
            <w:vAlign w:val="center"/>
          </w:tcPr>
          <w:p w14:paraId="17451D24" w14:textId="0268F346" w:rsidR="00F64572" w:rsidRDefault="006F6DC2" w:rsidP="00F645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NETTO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F64572">
              <w:rPr>
                <w:rFonts w:ascii="Arial" w:hAnsi="Arial" w:cs="Arial"/>
                <w:b/>
                <w:sz w:val="20"/>
                <w:szCs w:val="20"/>
              </w:rPr>
              <w:t>ETAP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6457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4A5F858F" w14:textId="269777E5" w:rsidR="00F64572" w:rsidRDefault="00F64572" w:rsidP="00F645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3B79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poz.1.1+poz.1.2+poz.1.3+poz.1.4+poz.1.5</w:t>
            </w:r>
            <w:r w:rsidRPr="00D83B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D938FCC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70310168" w14:textId="77777777" w:rsidTr="0035702B">
        <w:trPr>
          <w:trHeight w:val="694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9550033" w14:textId="467DF242" w:rsidR="00F64572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346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4207C6" w14:textId="2799B331" w:rsidR="00F64572" w:rsidRPr="006F72AB" w:rsidRDefault="00F64572" w:rsidP="00E9773B">
            <w:pPr>
              <w:rPr>
                <w:rFonts w:ascii="Arial" w:hAnsi="Arial" w:cs="Arial"/>
                <w:sz w:val="20"/>
                <w:szCs w:val="20"/>
              </w:rPr>
            </w:pPr>
            <w:r w:rsidRPr="00F64572">
              <w:rPr>
                <w:rFonts w:ascii="Arial" w:hAnsi="Arial" w:cs="Arial"/>
                <w:sz w:val="20"/>
                <w:szCs w:val="20"/>
              </w:rPr>
              <w:t>ETAP 2 - oświetlenie dedykowane przejść dla pieszych w rejonie SP nr 24</w:t>
            </w:r>
          </w:p>
        </w:tc>
      </w:tr>
      <w:tr w:rsidR="00F64572" w:rsidRPr="00D15CF2" w14:paraId="5CC00811" w14:textId="77777777" w:rsidTr="0035702B">
        <w:trPr>
          <w:trHeight w:val="82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39AE6E" w14:textId="41F9E72B" w:rsidR="00F64572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D30C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7FC90329" w14:textId="538AD219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46E5911F" w14:textId="2E54C1A8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 koncepcyjny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5702B">
              <w:rPr>
                <w:rFonts w:ascii="Arial" w:hAnsi="Arial" w:cs="Arial"/>
                <w:color w:val="FF0000"/>
                <w:sz w:val="18"/>
                <w:szCs w:val="18"/>
              </w:rPr>
              <w:t xml:space="preserve">(nie więcej niż 15% wartości netto poz. </w:t>
            </w:r>
            <w:r w:rsidR="00E9773B" w:rsidRPr="0035702B">
              <w:rPr>
                <w:rFonts w:ascii="Arial" w:hAnsi="Arial" w:cs="Arial"/>
                <w:color w:val="FF0000"/>
                <w:sz w:val="18"/>
                <w:szCs w:val="18"/>
              </w:rPr>
              <w:t>2.</w:t>
            </w:r>
            <w:r w:rsidRPr="0035702B">
              <w:rPr>
                <w:rFonts w:ascii="Arial" w:hAnsi="Arial" w:cs="Arial"/>
                <w:color w:val="FF0000"/>
                <w:sz w:val="18"/>
                <w:szCs w:val="18"/>
              </w:rPr>
              <w:t>6)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D1FF6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09BA0588" w14:textId="77777777" w:rsidTr="0035702B">
        <w:trPr>
          <w:trHeight w:val="82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A168A3B" w14:textId="737D049D" w:rsidR="00F64572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66AA04B4" w14:textId="26AB2505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0EB7FEE5" w14:textId="77777777" w:rsidR="00F64572" w:rsidRPr="00530491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 w:rsidRPr="00530491">
              <w:rPr>
                <w:rFonts w:ascii="Arial" w:hAnsi="Arial" w:cs="Arial"/>
                <w:sz w:val="20"/>
                <w:szCs w:val="20"/>
              </w:rPr>
              <w:t>Projekt zagospodarowania terenu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04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C1DDC4" w14:textId="43BA5502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0491">
              <w:rPr>
                <w:rFonts w:ascii="Arial" w:hAnsi="Arial" w:cs="Arial"/>
                <w:sz w:val="20"/>
                <w:szCs w:val="20"/>
              </w:rPr>
              <w:t>Projekt architektoniczno-budowlany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563FF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35E9E06A" w14:textId="77777777" w:rsidTr="0035702B">
        <w:trPr>
          <w:trHeight w:val="82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209FB4" w14:textId="58B7C286" w:rsidR="00F64572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761D1D4B" w14:textId="0AC3810D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309BAD62" w14:textId="093A84ED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Projekt techniczny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75F24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57636641" w14:textId="77777777" w:rsidTr="0035702B">
        <w:trPr>
          <w:trHeight w:val="82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5C793BB" w14:textId="6BB5936C" w:rsidR="00F64572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26A1334E" w14:textId="1202BA68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047B6E7D" w14:textId="0DB5D843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Opinie, uzgodnienia, pozwolenia i inne dokumenty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A6723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1AC48CFE" w14:textId="77777777" w:rsidTr="0035702B">
        <w:trPr>
          <w:trHeight w:val="1377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B97E659" w14:textId="1541FE71" w:rsidR="00F64572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4EE062CD" w14:textId="01BAE212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797F8BC6" w14:textId="77777777" w:rsidR="00F64572" w:rsidRPr="000F69E6" w:rsidRDefault="00F64572" w:rsidP="00F6457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Dokumentacja przetargowa, w tym: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  <w:p w14:paraId="2D2236D3" w14:textId="77777777" w:rsidR="00F64572" w:rsidRPr="000F69E6" w:rsidRDefault="00F64572" w:rsidP="00F6457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 xml:space="preserve">– </w:t>
            </w:r>
            <w:proofErr w:type="spellStart"/>
            <w:r w:rsidRPr="000F69E6">
              <w:rPr>
                <w:rFonts w:ascii="Arial" w:hAnsi="Arial" w:cs="Arial"/>
                <w:sz w:val="20"/>
                <w:szCs w:val="20"/>
              </w:rPr>
              <w:t>SSTWiORB</w:t>
            </w:r>
            <w:proofErr w:type="spellEnd"/>
            <w:r w:rsidRPr="000F69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49E0BDB" w14:textId="77777777" w:rsidR="00F64572" w:rsidRPr="000F69E6" w:rsidRDefault="00F64572" w:rsidP="00F6457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Przedmiary robót,</w:t>
            </w:r>
          </w:p>
          <w:p w14:paraId="0E3983D0" w14:textId="77777777" w:rsidR="00F64572" w:rsidRPr="000F69E6" w:rsidRDefault="00F64572" w:rsidP="00F6457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Kosztorysy inwestorskie,</w:t>
            </w:r>
          </w:p>
          <w:p w14:paraId="3D6CD70C" w14:textId="4F827F54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Kosztorysy ofertowe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2C4CC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32785E04" w14:textId="77777777" w:rsidTr="0035702B">
        <w:trPr>
          <w:trHeight w:val="982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center"/>
          </w:tcPr>
          <w:p w14:paraId="372CFD42" w14:textId="25586AD6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6239" w:type="dxa"/>
            <w:gridSpan w:val="2"/>
            <w:shd w:val="clear" w:color="auto" w:fill="B6DDE8" w:themeFill="accent5" w:themeFillTint="66"/>
            <w:vAlign w:val="center"/>
          </w:tcPr>
          <w:p w14:paraId="7A1CF494" w14:textId="1BE2BF92" w:rsidR="00F64572" w:rsidRDefault="006F6DC2" w:rsidP="00F645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NETTO – </w:t>
            </w:r>
            <w:r w:rsidR="00F64572">
              <w:rPr>
                <w:rFonts w:ascii="Arial" w:hAnsi="Arial" w:cs="Arial"/>
                <w:b/>
                <w:sz w:val="20"/>
                <w:szCs w:val="20"/>
              </w:rPr>
              <w:t>ETAP 2</w:t>
            </w:r>
          </w:p>
          <w:p w14:paraId="1FF16215" w14:textId="77161515" w:rsidR="00F64572" w:rsidRDefault="00F64572" w:rsidP="00F645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3B79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poz.2.1+poz.2.2+poz.2.3+poz.2.4+poz.2.5</w:t>
            </w:r>
            <w:r w:rsidRPr="00D83B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A4C76DB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1474E782" w14:textId="77777777" w:rsidTr="0035702B">
        <w:trPr>
          <w:trHeight w:val="694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19E3FB" w14:textId="0A28FA53" w:rsidR="00F64572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9346" w:type="dxa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FB799A" w14:textId="22525F73" w:rsidR="00F64572" w:rsidRPr="006F72AB" w:rsidRDefault="00F64572" w:rsidP="00E9773B">
            <w:pPr>
              <w:rPr>
                <w:rFonts w:ascii="Arial" w:hAnsi="Arial" w:cs="Arial"/>
                <w:sz w:val="20"/>
                <w:szCs w:val="20"/>
              </w:rPr>
            </w:pPr>
            <w:r w:rsidRPr="00F64572">
              <w:rPr>
                <w:rFonts w:ascii="Arial" w:hAnsi="Arial" w:cs="Arial"/>
                <w:sz w:val="20"/>
                <w:szCs w:val="20"/>
              </w:rPr>
              <w:t>ETAP 3 - oświetlenie dedykowane przejść dla pieszych na skrzyżowaniu ulicy Kujawskiej i Zagórskiej</w:t>
            </w:r>
          </w:p>
        </w:tc>
      </w:tr>
      <w:tr w:rsidR="00F64572" w:rsidRPr="00D15CF2" w14:paraId="43B8FDAE" w14:textId="77777777" w:rsidTr="0035702B">
        <w:trPr>
          <w:trHeight w:val="80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2E8DC11" w14:textId="36B6EA07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64572" w:rsidRPr="00CD30C1">
              <w:rPr>
                <w:rFonts w:ascii="Arial" w:hAnsi="Arial" w:cs="Arial"/>
                <w:sz w:val="20"/>
                <w:szCs w:val="20"/>
              </w:rPr>
              <w:t>.</w:t>
            </w:r>
            <w:r w:rsidR="00F6457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5A4F317F" w14:textId="06E5FEE0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2B2AAD41" w14:textId="38142CAF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 koncepcyjny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5702B">
              <w:rPr>
                <w:rFonts w:ascii="Arial" w:hAnsi="Arial" w:cs="Arial"/>
                <w:color w:val="FF0000"/>
                <w:sz w:val="18"/>
                <w:szCs w:val="18"/>
              </w:rPr>
              <w:t xml:space="preserve">(nie więcej niż 15% wartości netto poz. </w:t>
            </w:r>
            <w:r w:rsidR="00E9773B" w:rsidRPr="0035702B">
              <w:rPr>
                <w:rFonts w:ascii="Arial" w:hAnsi="Arial" w:cs="Arial"/>
                <w:color w:val="FF0000"/>
                <w:sz w:val="18"/>
                <w:szCs w:val="18"/>
              </w:rPr>
              <w:t>3.</w:t>
            </w:r>
            <w:r w:rsidRPr="0035702B">
              <w:rPr>
                <w:rFonts w:ascii="Arial" w:hAnsi="Arial" w:cs="Arial"/>
                <w:color w:val="FF0000"/>
                <w:sz w:val="18"/>
                <w:szCs w:val="18"/>
              </w:rPr>
              <w:t>6</w:t>
            </w:r>
            <w:r w:rsidR="0035702B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56178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2A9F1431" w14:textId="77777777" w:rsidTr="0035702B">
        <w:trPr>
          <w:trHeight w:val="80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0724AE" w14:textId="1213F2A9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64572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02171A4E" w14:textId="0FF70B0A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136F34E2" w14:textId="77777777" w:rsidR="00F64572" w:rsidRPr="00530491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 w:rsidRPr="00530491">
              <w:rPr>
                <w:rFonts w:ascii="Arial" w:hAnsi="Arial" w:cs="Arial"/>
                <w:sz w:val="20"/>
                <w:szCs w:val="20"/>
              </w:rPr>
              <w:t>Projekt zagospodarowania terenu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04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58D5D0" w14:textId="2C4C890F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0491">
              <w:rPr>
                <w:rFonts w:ascii="Arial" w:hAnsi="Arial" w:cs="Arial"/>
                <w:sz w:val="20"/>
                <w:szCs w:val="20"/>
              </w:rPr>
              <w:t>Projekt architektoniczno-budowlany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F5E3D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6A9C1A75" w14:textId="77777777" w:rsidTr="0035702B">
        <w:trPr>
          <w:trHeight w:val="80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D723BE" w14:textId="184C14A2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64572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64832BBA" w14:textId="2D9AADA7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17317A94" w14:textId="22049C36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Projekt techniczny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84AD8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79F4EA7A" w14:textId="77777777" w:rsidTr="0035702B">
        <w:trPr>
          <w:trHeight w:val="80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8235241" w14:textId="1F2F6DAC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64572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3E1746B4" w14:textId="0CF172B3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1E003EFC" w14:textId="25C9EBDC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Opinie, uzgodnienia, pozwolenia i inne dokumenty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D09FD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67764434" w14:textId="77777777" w:rsidTr="0035702B">
        <w:trPr>
          <w:trHeight w:val="1309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5918F6" w14:textId="040D540E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64572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081F5356" w14:textId="5822F9F0" w:rsidR="00F64572" w:rsidRDefault="00F64572" w:rsidP="00F645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5089" w:type="dxa"/>
            <w:shd w:val="clear" w:color="auto" w:fill="FFFFFF" w:themeFill="background1"/>
            <w:vAlign w:val="center"/>
          </w:tcPr>
          <w:p w14:paraId="50DB498C" w14:textId="77777777" w:rsidR="00F64572" w:rsidRPr="0035702B" w:rsidRDefault="00F64572" w:rsidP="00F64572">
            <w:pPr>
              <w:pStyle w:val="Akapitzlist"/>
              <w:ind w:left="0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Dokumentacja przetargowa, w tym: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702B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  <w:p w14:paraId="07A16624" w14:textId="77777777" w:rsidR="00F64572" w:rsidRPr="000F69E6" w:rsidRDefault="00F64572" w:rsidP="00F6457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 xml:space="preserve">– </w:t>
            </w:r>
            <w:proofErr w:type="spellStart"/>
            <w:r w:rsidRPr="000F69E6">
              <w:rPr>
                <w:rFonts w:ascii="Arial" w:hAnsi="Arial" w:cs="Arial"/>
                <w:sz w:val="20"/>
                <w:szCs w:val="20"/>
              </w:rPr>
              <w:t>SSTWiORB</w:t>
            </w:r>
            <w:proofErr w:type="spellEnd"/>
            <w:r w:rsidRPr="000F69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5D8243B" w14:textId="77777777" w:rsidR="00F64572" w:rsidRPr="000F69E6" w:rsidRDefault="00F64572" w:rsidP="00F6457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Przedmiary robót,</w:t>
            </w:r>
          </w:p>
          <w:p w14:paraId="5FF2CB44" w14:textId="77777777" w:rsidR="00F64572" w:rsidRPr="000F69E6" w:rsidRDefault="00F64572" w:rsidP="00F6457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Kosztorysy inwestorskie,</w:t>
            </w:r>
          </w:p>
          <w:p w14:paraId="34CCC609" w14:textId="006CD5C2" w:rsidR="00F64572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9E6">
              <w:rPr>
                <w:rFonts w:ascii="Arial" w:hAnsi="Arial" w:cs="Arial"/>
                <w:sz w:val="20"/>
                <w:szCs w:val="20"/>
              </w:rPr>
              <w:t>– Kosztorysy ofertowe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61F29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73B" w:rsidRPr="00D15CF2" w14:paraId="054D692A" w14:textId="77777777" w:rsidTr="0035702B">
        <w:trPr>
          <w:trHeight w:val="694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center"/>
          </w:tcPr>
          <w:p w14:paraId="3D137FF7" w14:textId="3DA8BE98" w:rsidR="00E9773B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6239" w:type="dxa"/>
            <w:gridSpan w:val="2"/>
            <w:shd w:val="clear" w:color="auto" w:fill="B6DDE8" w:themeFill="accent5" w:themeFillTint="66"/>
            <w:vAlign w:val="center"/>
          </w:tcPr>
          <w:p w14:paraId="40345F11" w14:textId="64DBF591" w:rsidR="00E9773B" w:rsidRDefault="006F6DC2" w:rsidP="00E977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NETTO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E9773B">
              <w:rPr>
                <w:rFonts w:ascii="Arial" w:hAnsi="Arial" w:cs="Arial"/>
                <w:b/>
                <w:sz w:val="20"/>
                <w:szCs w:val="20"/>
              </w:rPr>
              <w:t>ETAP 3</w:t>
            </w:r>
          </w:p>
          <w:p w14:paraId="7BF1E049" w14:textId="10C7E11B" w:rsidR="00E9773B" w:rsidRDefault="00E9773B" w:rsidP="00E977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3B79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poz.3.1+poz.3.2+poz.3.3+poz.3.4+poz.3.5</w:t>
            </w:r>
            <w:r w:rsidRPr="00D83B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9365AFE" w14:textId="77777777" w:rsidR="00E9773B" w:rsidRPr="006F72AB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2F50A3BA" w14:textId="77777777" w:rsidTr="0035702B">
        <w:trPr>
          <w:trHeight w:val="694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507442" w14:textId="002B41D1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645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9" w:type="dxa"/>
            <w:gridSpan w:val="2"/>
            <w:shd w:val="clear" w:color="auto" w:fill="F2F2F2" w:themeFill="background1" w:themeFillShade="F2"/>
            <w:vAlign w:val="center"/>
          </w:tcPr>
          <w:p w14:paraId="5188D2AE" w14:textId="77777777" w:rsidR="00F64572" w:rsidRDefault="00F64572" w:rsidP="00F645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 WARTOŚĆ NE</w:t>
            </w:r>
            <w:r w:rsidRPr="00D83B79">
              <w:rPr>
                <w:rFonts w:ascii="Arial" w:hAnsi="Arial" w:cs="Arial"/>
                <w:b/>
                <w:sz w:val="20"/>
                <w:szCs w:val="20"/>
              </w:rPr>
              <w:t>TTO</w:t>
            </w:r>
            <w:r w:rsidRPr="00D83B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9073ABA" w14:textId="10EE4D90" w:rsidR="00F64572" w:rsidRPr="00D83B79" w:rsidRDefault="00F64572" w:rsidP="00F645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3B79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poz.1</w:t>
            </w:r>
            <w:r w:rsidR="00E9773B">
              <w:rPr>
                <w:rFonts w:ascii="Arial" w:hAnsi="Arial" w:cs="Arial"/>
                <w:sz w:val="20"/>
                <w:szCs w:val="20"/>
              </w:rPr>
              <w:t>.6</w:t>
            </w:r>
            <w:r>
              <w:rPr>
                <w:rFonts w:ascii="Arial" w:hAnsi="Arial" w:cs="Arial"/>
                <w:sz w:val="20"/>
                <w:szCs w:val="20"/>
              </w:rPr>
              <w:t>+poz.2</w:t>
            </w:r>
            <w:r w:rsidR="00E9773B">
              <w:rPr>
                <w:rFonts w:ascii="Arial" w:hAnsi="Arial" w:cs="Arial"/>
                <w:sz w:val="20"/>
                <w:szCs w:val="20"/>
              </w:rPr>
              <w:t>.6</w:t>
            </w:r>
            <w:r>
              <w:rPr>
                <w:rFonts w:ascii="Arial" w:hAnsi="Arial" w:cs="Arial"/>
                <w:sz w:val="20"/>
                <w:szCs w:val="20"/>
              </w:rPr>
              <w:t>+poz.3</w:t>
            </w:r>
            <w:r w:rsidR="00E9773B">
              <w:rPr>
                <w:rFonts w:ascii="Arial" w:hAnsi="Arial" w:cs="Arial"/>
                <w:sz w:val="20"/>
                <w:szCs w:val="20"/>
              </w:rPr>
              <w:t>.6</w:t>
            </w:r>
            <w:r w:rsidRPr="00D83B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4990E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2320DD95" w14:textId="77777777" w:rsidTr="0035702B">
        <w:trPr>
          <w:trHeight w:val="705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5D0F1" w14:textId="11276DFA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F645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9" w:type="dxa"/>
            <w:gridSpan w:val="2"/>
            <w:shd w:val="clear" w:color="auto" w:fill="F2F2F2" w:themeFill="background1" w:themeFillShade="F2"/>
            <w:vAlign w:val="center"/>
          </w:tcPr>
          <w:p w14:paraId="4B4D7422" w14:textId="656897FC" w:rsidR="00F64572" w:rsidRDefault="00F64572" w:rsidP="00F645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3B79">
              <w:rPr>
                <w:rFonts w:ascii="Arial" w:hAnsi="Arial" w:cs="Arial"/>
                <w:b/>
                <w:sz w:val="20"/>
                <w:szCs w:val="20"/>
              </w:rPr>
              <w:t>VAT</w:t>
            </w:r>
            <w:r w:rsidRPr="00D83B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94607C" w14:textId="5940A052" w:rsidR="00F64572" w:rsidRPr="00D83B79" w:rsidRDefault="00F64572" w:rsidP="00357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3B79">
              <w:rPr>
                <w:rFonts w:ascii="Arial" w:hAnsi="Arial" w:cs="Arial"/>
                <w:sz w:val="20"/>
                <w:szCs w:val="20"/>
              </w:rPr>
              <w:t xml:space="preserve">(poz. </w:t>
            </w:r>
            <w:r w:rsidR="00E9773B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x 23%</w:t>
            </w:r>
            <w:r w:rsidRPr="00D83B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67C71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56DC2494" w14:textId="77777777" w:rsidTr="0035702B">
        <w:trPr>
          <w:trHeight w:val="701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E17180" w14:textId="553F5135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F645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9" w:type="dxa"/>
            <w:gridSpan w:val="2"/>
            <w:shd w:val="clear" w:color="auto" w:fill="F2F2F2" w:themeFill="background1" w:themeFillShade="F2"/>
            <w:vAlign w:val="center"/>
          </w:tcPr>
          <w:p w14:paraId="69CC0334" w14:textId="77777777" w:rsidR="00F64572" w:rsidRDefault="00F64572" w:rsidP="00F645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RAZEM WARTOŚĆ </w:t>
            </w:r>
            <w:r w:rsidRPr="00D83B79">
              <w:rPr>
                <w:rFonts w:ascii="Arial" w:hAnsi="Arial" w:cs="Arial"/>
                <w:b/>
                <w:sz w:val="20"/>
                <w:szCs w:val="20"/>
              </w:rPr>
              <w:t>BRUTTO</w:t>
            </w:r>
            <w:r w:rsidRPr="00D83B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32B6FA4" w14:textId="69BED6BB" w:rsidR="00F64572" w:rsidRPr="00D83B79" w:rsidRDefault="00F64572" w:rsidP="00357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3B79">
              <w:rPr>
                <w:rFonts w:ascii="Arial" w:hAnsi="Arial" w:cs="Arial"/>
                <w:sz w:val="20"/>
                <w:szCs w:val="20"/>
              </w:rPr>
              <w:t>(poz.</w:t>
            </w:r>
            <w:r w:rsidR="00E9773B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+ poz.</w:t>
            </w:r>
            <w:r w:rsidR="00E9773B">
              <w:rPr>
                <w:rFonts w:ascii="Arial" w:hAnsi="Arial" w:cs="Arial"/>
                <w:sz w:val="20"/>
                <w:szCs w:val="20"/>
              </w:rPr>
              <w:t>5</w:t>
            </w:r>
            <w:r w:rsidRPr="00D83B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66CD3A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3DE0FD58" w14:textId="77777777" w:rsidTr="00F64572">
        <w:trPr>
          <w:trHeight w:val="696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6741AEE" w14:textId="283794DF" w:rsidR="00F64572" w:rsidRPr="006F72AB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F64572" w:rsidRPr="006F72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9" w:type="dxa"/>
            <w:gridSpan w:val="2"/>
            <w:shd w:val="clear" w:color="auto" w:fill="FFFFFF" w:themeFill="background1"/>
            <w:vAlign w:val="center"/>
          </w:tcPr>
          <w:p w14:paraId="2E8AEF8F" w14:textId="6CA740DB" w:rsidR="00F64572" w:rsidRPr="004D48A3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 w:rsidRPr="004D48A3">
              <w:rPr>
                <w:rFonts w:ascii="Arial" w:hAnsi="Arial" w:cs="Arial"/>
                <w:sz w:val="20"/>
                <w:szCs w:val="20"/>
              </w:rPr>
              <w:t xml:space="preserve">Nadzór autorski za </w:t>
            </w:r>
            <w:r w:rsidR="00E9773B">
              <w:rPr>
                <w:rFonts w:ascii="Arial" w:hAnsi="Arial" w:cs="Arial"/>
                <w:sz w:val="20"/>
                <w:szCs w:val="20"/>
              </w:rPr>
              <w:t>4</w:t>
            </w:r>
            <w:r w:rsidRPr="004D48A3">
              <w:rPr>
                <w:rFonts w:ascii="Arial" w:hAnsi="Arial" w:cs="Arial"/>
                <w:sz w:val="20"/>
                <w:szCs w:val="20"/>
              </w:rPr>
              <w:t xml:space="preserve"> pobyt</w:t>
            </w:r>
            <w:r>
              <w:rPr>
                <w:rFonts w:ascii="Arial" w:hAnsi="Arial" w:cs="Arial"/>
                <w:sz w:val="20"/>
                <w:szCs w:val="20"/>
              </w:rPr>
              <w:t>y na budowie</w:t>
            </w:r>
            <w:r w:rsidRPr="004D48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150BCE" w14:textId="77777777" w:rsidR="00F64572" w:rsidRPr="000263DC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63DC">
              <w:rPr>
                <w:rFonts w:ascii="Arial" w:hAnsi="Arial" w:cs="Arial"/>
                <w:b/>
                <w:color w:val="002060"/>
                <w:sz w:val="20"/>
                <w:szCs w:val="20"/>
              </w:rPr>
              <w:t>w tym cen</w:t>
            </w:r>
            <w:r>
              <w:rPr>
                <w:rFonts w:ascii="Arial" w:hAnsi="Arial" w:cs="Arial"/>
                <w:b/>
                <w:color w:val="002060"/>
                <w:sz w:val="20"/>
                <w:szCs w:val="20"/>
              </w:rPr>
              <w:t>a netto jednego pobytu: …………….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2A2EB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52F7C8E1" w14:textId="77777777" w:rsidTr="0035702B">
        <w:trPr>
          <w:trHeight w:val="725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B63E910" w14:textId="3BD3B81C" w:rsidR="00F64572" w:rsidRPr="006F72AB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64572" w:rsidRPr="006F72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9" w:type="dxa"/>
            <w:gridSpan w:val="2"/>
            <w:shd w:val="clear" w:color="auto" w:fill="FFFFFF" w:themeFill="background1"/>
            <w:vAlign w:val="center"/>
          </w:tcPr>
          <w:p w14:paraId="35403E9E" w14:textId="6770009A" w:rsidR="00F64572" w:rsidRPr="004D48A3" w:rsidRDefault="00F64572" w:rsidP="00F64572">
            <w:pPr>
              <w:rPr>
                <w:rFonts w:ascii="Arial" w:hAnsi="Arial" w:cs="Arial"/>
                <w:sz w:val="20"/>
                <w:szCs w:val="20"/>
              </w:rPr>
            </w:pPr>
            <w:r w:rsidRPr="004D48A3">
              <w:rPr>
                <w:rFonts w:ascii="Arial" w:hAnsi="Arial" w:cs="Arial"/>
                <w:sz w:val="20"/>
                <w:szCs w:val="20"/>
              </w:rPr>
              <w:t>Nadzór a</w:t>
            </w:r>
            <w:r>
              <w:rPr>
                <w:rFonts w:ascii="Arial" w:hAnsi="Arial" w:cs="Arial"/>
                <w:sz w:val="20"/>
                <w:szCs w:val="20"/>
              </w:rPr>
              <w:t xml:space="preserve">utorski w siedzibie Wykonawcy </w:t>
            </w:r>
            <w:r w:rsidRPr="004D48A3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E9773B">
              <w:rPr>
                <w:rFonts w:ascii="Arial" w:hAnsi="Arial" w:cs="Arial"/>
                <w:sz w:val="20"/>
                <w:szCs w:val="20"/>
              </w:rPr>
              <w:t>4</w:t>
            </w:r>
            <w:r w:rsidRPr="004D48A3">
              <w:rPr>
                <w:rFonts w:ascii="Arial" w:hAnsi="Arial" w:cs="Arial"/>
                <w:sz w:val="20"/>
                <w:szCs w:val="20"/>
              </w:rPr>
              <w:t xml:space="preserve"> nadzor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4D48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AEF748" w14:textId="77777777" w:rsidR="00F64572" w:rsidRPr="000263DC" w:rsidRDefault="00F64572" w:rsidP="00F645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63DC">
              <w:rPr>
                <w:rFonts w:ascii="Arial" w:hAnsi="Arial" w:cs="Arial"/>
                <w:b/>
                <w:color w:val="002060"/>
                <w:sz w:val="20"/>
                <w:szCs w:val="20"/>
              </w:rPr>
              <w:t>w tym cen</w:t>
            </w:r>
            <w:r>
              <w:rPr>
                <w:rFonts w:ascii="Arial" w:hAnsi="Arial" w:cs="Arial"/>
                <w:b/>
                <w:color w:val="002060"/>
                <w:sz w:val="20"/>
                <w:szCs w:val="20"/>
              </w:rPr>
              <w:t>a netto jednego nadzoru: ……………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174B9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21472D0D" w14:textId="77777777" w:rsidTr="0035702B">
        <w:trPr>
          <w:trHeight w:val="717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23A41" w14:textId="606E1A86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F64572" w:rsidRPr="006F72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9" w:type="dxa"/>
            <w:gridSpan w:val="2"/>
            <w:shd w:val="clear" w:color="auto" w:fill="D9D9D9" w:themeFill="background1" w:themeFillShade="D9"/>
            <w:vAlign w:val="center"/>
          </w:tcPr>
          <w:p w14:paraId="2FE19346" w14:textId="77777777" w:rsidR="00F64572" w:rsidRDefault="00F64572" w:rsidP="00F645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3B79"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  <w:p w14:paraId="383ECD51" w14:textId="1A4001C2" w:rsidR="00F64572" w:rsidRPr="00D83B79" w:rsidRDefault="00F64572" w:rsidP="00357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3B79">
              <w:rPr>
                <w:rFonts w:ascii="Arial" w:hAnsi="Arial" w:cs="Arial"/>
                <w:sz w:val="20"/>
                <w:szCs w:val="20"/>
              </w:rPr>
              <w:t>(poz.</w:t>
            </w:r>
            <w:r w:rsidR="00BF1A88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Pr="00D83B79">
              <w:rPr>
                <w:rFonts w:ascii="Arial" w:hAnsi="Arial" w:cs="Arial"/>
                <w:sz w:val="20"/>
                <w:szCs w:val="20"/>
              </w:rPr>
              <w:t>poz.</w:t>
            </w:r>
            <w:r w:rsidR="00BF1A88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+ poz.</w:t>
            </w:r>
            <w:r w:rsidR="00BF1A88">
              <w:rPr>
                <w:rFonts w:ascii="Arial" w:hAnsi="Arial" w:cs="Arial"/>
                <w:sz w:val="20"/>
                <w:szCs w:val="20"/>
              </w:rPr>
              <w:t>8</w:t>
            </w:r>
            <w:r w:rsidRPr="00D83B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576EEC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349BAA85" w14:textId="77777777" w:rsidTr="0035702B">
        <w:trPr>
          <w:trHeight w:val="684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9812FB" w14:textId="7146B909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F64572" w:rsidRPr="006F72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9" w:type="dxa"/>
            <w:gridSpan w:val="2"/>
            <w:shd w:val="clear" w:color="auto" w:fill="D9D9D9" w:themeFill="background1" w:themeFillShade="D9"/>
            <w:vAlign w:val="center"/>
          </w:tcPr>
          <w:p w14:paraId="5F1CF70E" w14:textId="789B965B" w:rsidR="00F64572" w:rsidRDefault="00F64572" w:rsidP="00F645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D83B79">
              <w:rPr>
                <w:rFonts w:ascii="Arial" w:hAnsi="Arial" w:cs="Arial"/>
                <w:b/>
                <w:sz w:val="20"/>
                <w:szCs w:val="20"/>
              </w:rPr>
              <w:t>VAT</w:t>
            </w:r>
            <w:r w:rsidRPr="00D83B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40C521" w14:textId="24903CCE" w:rsidR="00F64572" w:rsidRPr="00D83B79" w:rsidRDefault="00F64572" w:rsidP="00357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3B79">
              <w:rPr>
                <w:rFonts w:ascii="Arial" w:hAnsi="Arial" w:cs="Arial"/>
                <w:sz w:val="20"/>
                <w:szCs w:val="20"/>
              </w:rPr>
              <w:t xml:space="preserve">(poz. </w:t>
            </w:r>
            <w:r w:rsidR="00BF1A88">
              <w:rPr>
                <w:rFonts w:ascii="Arial" w:hAnsi="Arial" w:cs="Arial"/>
                <w:sz w:val="20"/>
                <w:szCs w:val="20"/>
              </w:rPr>
              <w:t>9</w:t>
            </w:r>
            <w:r w:rsidRPr="00D83B79">
              <w:rPr>
                <w:rFonts w:ascii="Arial" w:hAnsi="Arial" w:cs="Arial"/>
                <w:sz w:val="20"/>
                <w:szCs w:val="20"/>
              </w:rPr>
              <w:t xml:space="preserve"> x 23%)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D745C0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572" w:rsidRPr="00D15CF2" w14:paraId="6F642A7A" w14:textId="77777777" w:rsidTr="0035702B">
        <w:trPr>
          <w:trHeight w:val="708"/>
          <w:jc w:val="center"/>
        </w:trPr>
        <w:tc>
          <w:tcPr>
            <w:tcW w:w="57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98D00" w14:textId="446E4BA4" w:rsidR="00F64572" w:rsidRDefault="00E9773B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F64572" w:rsidRPr="006F72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39" w:type="dxa"/>
            <w:gridSpan w:val="2"/>
            <w:shd w:val="clear" w:color="auto" w:fill="D9D9D9" w:themeFill="background1" w:themeFillShade="D9"/>
            <w:vAlign w:val="center"/>
          </w:tcPr>
          <w:p w14:paraId="64D32D49" w14:textId="77777777" w:rsidR="00F64572" w:rsidRDefault="00F64572" w:rsidP="00F645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3B79">
              <w:rPr>
                <w:rFonts w:ascii="Arial" w:hAnsi="Arial" w:cs="Arial"/>
                <w:b/>
                <w:sz w:val="20"/>
                <w:szCs w:val="20"/>
              </w:rPr>
              <w:t>ŁĄCZNA WARTOŚĆ BRUTTO</w:t>
            </w:r>
            <w:r w:rsidRPr="00D83B7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  <w:p w14:paraId="24F81617" w14:textId="4C796FB2" w:rsidR="00F64572" w:rsidRPr="00D83B79" w:rsidRDefault="00F64572" w:rsidP="00357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D83B79">
              <w:rPr>
                <w:rFonts w:ascii="Arial" w:hAnsi="Arial" w:cs="Arial"/>
                <w:sz w:val="20"/>
                <w:szCs w:val="20"/>
              </w:rPr>
              <w:t xml:space="preserve">poz. </w:t>
            </w:r>
            <w:r w:rsidR="00BF1A88">
              <w:rPr>
                <w:rFonts w:ascii="Arial" w:hAnsi="Arial" w:cs="Arial"/>
                <w:sz w:val="20"/>
                <w:szCs w:val="20"/>
              </w:rPr>
              <w:t>9</w:t>
            </w:r>
            <w:r w:rsidRPr="00D83B7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+ poz.</w:t>
            </w:r>
            <w:r w:rsidR="00BF1A88">
              <w:rPr>
                <w:rFonts w:ascii="Arial" w:hAnsi="Arial" w:cs="Arial"/>
                <w:sz w:val="20"/>
                <w:szCs w:val="20"/>
              </w:rPr>
              <w:t>10</w:t>
            </w:r>
            <w:r w:rsidRPr="0023756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742960" w14:textId="77777777" w:rsidR="00F64572" w:rsidRPr="006F72AB" w:rsidRDefault="00F64572" w:rsidP="00F645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E8C05" w14:textId="77777777" w:rsidR="000F3C5D" w:rsidRDefault="000F3C5D" w:rsidP="008929FC">
      <w:pPr>
        <w:jc w:val="both"/>
        <w:rPr>
          <w:rFonts w:ascii="Arial" w:hAnsi="Arial" w:cs="Arial"/>
          <w:sz w:val="20"/>
          <w:szCs w:val="20"/>
        </w:rPr>
      </w:pPr>
    </w:p>
    <w:p w14:paraId="590E85D7" w14:textId="77777777" w:rsidR="008836BE" w:rsidRPr="0035702B" w:rsidRDefault="001D537C" w:rsidP="008929FC">
      <w:pPr>
        <w:jc w:val="both"/>
        <w:rPr>
          <w:rFonts w:ascii="Arial" w:hAnsi="Arial" w:cs="Arial"/>
          <w:color w:val="0070C0"/>
          <w:sz w:val="20"/>
          <w:szCs w:val="20"/>
        </w:rPr>
      </w:pPr>
      <w:r w:rsidRPr="0035702B">
        <w:rPr>
          <w:rFonts w:ascii="Arial" w:hAnsi="Arial" w:cs="Arial"/>
          <w:color w:val="0070C0"/>
          <w:sz w:val="20"/>
          <w:szCs w:val="20"/>
        </w:rPr>
        <w:t>/</w:t>
      </w:r>
      <w:r w:rsidR="008263F6" w:rsidRPr="0035702B">
        <w:rPr>
          <w:rFonts w:ascii="Arial" w:hAnsi="Arial" w:cs="Arial"/>
          <w:color w:val="0070C0"/>
          <w:sz w:val="20"/>
          <w:szCs w:val="20"/>
        </w:rPr>
        <w:t>*</w:t>
      </w:r>
      <w:r w:rsidR="00D52174" w:rsidRPr="0035702B">
        <w:rPr>
          <w:rFonts w:ascii="Arial" w:hAnsi="Arial" w:cs="Arial"/>
          <w:color w:val="0070C0"/>
          <w:sz w:val="20"/>
          <w:szCs w:val="20"/>
        </w:rPr>
        <w:t>Ilości i forma z</w:t>
      </w:r>
      <w:r w:rsidR="008263F6" w:rsidRPr="0035702B">
        <w:rPr>
          <w:rFonts w:ascii="Arial" w:hAnsi="Arial" w:cs="Arial"/>
          <w:color w:val="0070C0"/>
          <w:sz w:val="20"/>
          <w:szCs w:val="20"/>
        </w:rPr>
        <w:t>godnie ze Szczegółową Specyfikacją Techniczną</w:t>
      </w:r>
    </w:p>
    <w:p w14:paraId="1D3163D9" w14:textId="77777777" w:rsidR="00753247" w:rsidRDefault="00753247" w:rsidP="001044AF">
      <w:pPr>
        <w:rPr>
          <w:rFonts w:ascii="Arial" w:hAnsi="Arial" w:cs="Arial"/>
        </w:rPr>
      </w:pPr>
    </w:p>
    <w:p w14:paraId="2B3F8CB3" w14:textId="77777777" w:rsidR="00EF3766" w:rsidRDefault="00EF3766" w:rsidP="001044AF">
      <w:pPr>
        <w:rPr>
          <w:rFonts w:ascii="Arial" w:hAnsi="Arial" w:cs="Arial"/>
        </w:rPr>
      </w:pPr>
    </w:p>
    <w:p w14:paraId="400569EC" w14:textId="77777777" w:rsidR="00EF3766" w:rsidRDefault="00EF3766" w:rsidP="001044AF">
      <w:pPr>
        <w:rPr>
          <w:rFonts w:ascii="Arial" w:hAnsi="Arial" w:cs="Arial"/>
        </w:rPr>
      </w:pPr>
    </w:p>
    <w:p w14:paraId="2ABD53BC" w14:textId="77777777" w:rsidR="0036453F" w:rsidRPr="00D15CF2" w:rsidRDefault="0036453F" w:rsidP="001044AF">
      <w:pPr>
        <w:rPr>
          <w:rFonts w:ascii="Arial" w:hAnsi="Arial" w:cs="Arial"/>
        </w:rPr>
      </w:pPr>
    </w:p>
    <w:p w14:paraId="3C421456" w14:textId="77777777" w:rsidR="001044AF" w:rsidRPr="00D15CF2" w:rsidRDefault="001044AF" w:rsidP="001044AF">
      <w:pPr>
        <w:rPr>
          <w:rFonts w:ascii="Arial" w:hAnsi="Arial" w:cs="Arial"/>
          <w:b/>
          <w:sz w:val="18"/>
          <w:szCs w:val="20"/>
        </w:rPr>
      </w:pPr>
      <w:r w:rsidRPr="00D15CF2">
        <w:rPr>
          <w:rFonts w:ascii="Arial" w:hAnsi="Arial" w:cs="Arial"/>
          <w:sz w:val="22"/>
          <w:szCs w:val="22"/>
        </w:rPr>
        <w:t>………………………, dnia ..........................</w:t>
      </w:r>
      <w:r w:rsidRPr="00D15CF2">
        <w:rPr>
          <w:rFonts w:ascii="Arial" w:hAnsi="Arial" w:cs="Arial"/>
        </w:rPr>
        <w:tab/>
      </w:r>
      <w:r w:rsidRPr="00D15CF2">
        <w:rPr>
          <w:rFonts w:ascii="Arial" w:hAnsi="Arial" w:cs="Arial"/>
        </w:rPr>
        <w:tab/>
      </w:r>
      <w:r w:rsidR="000263DC">
        <w:rPr>
          <w:rFonts w:ascii="Arial" w:hAnsi="Arial" w:cs="Arial"/>
        </w:rPr>
        <w:t xml:space="preserve">            </w:t>
      </w:r>
      <w:r w:rsidRPr="00D15CF2">
        <w:rPr>
          <w:rFonts w:ascii="Arial" w:hAnsi="Arial" w:cs="Arial"/>
        </w:rPr>
        <w:t>……</w:t>
      </w:r>
      <w:r w:rsidR="000263DC">
        <w:rPr>
          <w:rFonts w:ascii="Arial" w:hAnsi="Arial" w:cs="Arial"/>
        </w:rPr>
        <w:t>…..</w:t>
      </w:r>
      <w:r w:rsidRPr="00D15CF2">
        <w:rPr>
          <w:rFonts w:ascii="Arial" w:hAnsi="Arial" w:cs="Arial"/>
        </w:rPr>
        <w:t>……………………………</w:t>
      </w:r>
    </w:p>
    <w:p w14:paraId="4E12F431" w14:textId="77777777" w:rsidR="001044AF" w:rsidRPr="000263DC" w:rsidRDefault="001044AF" w:rsidP="001044AF">
      <w:pPr>
        <w:ind w:left="5103" w:firstLine="6"/>
        <w:jc w:val="center"/>
        <w:rPr>
          <w:rFonts w:ascii="Arial" w:hAnsi="Arial" w:cs="Arial"/>
          <w:sz w:val="16"/>
          <w:szCs w:val="16"/>
        </w:rPr>
      </w:pPr>
      <w:r w:rsidRPr="000263DC">
        <w:rPr>
          <w:rFonts w:ascii="Arial" w:hAnsi="Arial" w:cs="Arial"/>
          <w:sz w:val="16"/>
          <w:szCs w:val="16"/>
        </w:rPr>
        <w:t>(podpis osoby upoważnionej do składania</w:t>
      </w:r>
    </w:p>
    <w:p w14:paraId="482EEA8B" w14:textId="77777777" w:rsidR="0076288C" w:rsidRPr="000263DC" w:rsidRDefault="001044AF" w:rsidP="00C94858">
      <w:pPr>
        <w:ind w:left="5103"/>
        <w:jc w:val="center"/>
        <w:rPr>
          <w:rFonts w:ascii="Arial" w:hAnsi="Arial" w:cs="Arial"/>
          <w:sz w:val="16"/>
          <w:szCs w:val="16"/>
        </w:rPr>
      </w:pPr>
      <w:r w:rsidRPr="000263DC">
        <w:rPr>
          <w:rFonts w:ascii="Arial" w:hAnsi="Arial" w:cs="Arial"/>
          <w:sz w:val="16"/>
          <w:szCs w:val="16"/>
        </w:rPr>
        <w:t>oświadczeń woli w imieniu Wykonawcy)</w:t>
      </w:r>
    </w:p>
    <w:sectPr w:rsidR="0076288C" w:rsidRPr="000263DC" w:rsidSect="00545167">
      <w:headerReference w:type="default" r:id="rId8"/>
      <w:pgSz w:w="11906" w:h="16838"/>
      <w:pgMar w:top="821" w:right="991" w:bottom="1135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718BB" w14:textId="77777777" w:rsidR="0035702B" w:rsidRDefault="0035702B" w:rsidP="00B01C22">
      <w:r>
        <w:separator/>
      </w:r>
    </w:p>
  </w:endnote>
  <w:endnote w:type="continuationSeparator" w:id="0">
    <w:p w14:paraId="1DCAC568" w14:textId="77777777" w:rsidR="0035702B" w:rsidRDefault="0035702B" w:rsidP="00B01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8C22B" w14:textId="77777777" w:rsidR="0035702B" w:rsidRDefault="0035702B" w:rsidP="00B01C22">
      <w:r>
        <w:separator/>
      </w:r>
    </w:p>
  </w:footnote>
  <w:footnote w:type="continuationSeparator" w:id="0">
    <w:p w14:paraId="3456F060" w14:textId="77777777" w:rsidR="0035702B" w:rsidRDefault="0035702B" w:rsidP="00B01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DDE65" w14:textId="77777777" w:rsidR="0035702B" w:rsidRDefault="0035702B" w:rsidP="00EF3766">
    <w:pPr>
      <w:pStyle w:val="Akapitzlist"/>
      <w:jc w:val="center"/>
      <w:rPr>
        <w:rFonts w:ascii="Arial" w:hAnsi="Arial" w:cs="Arial"/>
        <w:b/>
        <w:snapToGrid w:val="0"/>
        <w:sz w:val="20"/>
        <w:szCs w:val="20"/>
      </w:rPr>
    </w:pPr>
    <w:r w:rsidRPr="00EF3766">
      <w:rPr>
        <w:rFonts w:ascii="Arial" w:hAnsi="Arial" w:cs="Arial"/>
        <w:b/>
        <w:snapToGrid w:val="0"/>
        <w:sz w:val="20"/>
        <w:szCs w:val="20"/>
      </w:rPr>
      <w:t>Opracowanie dokumentacji projektowej dla zadania pn.:</w:t>
    </w:r>
  </w:p>
  <w:p w14:paraId="3AF997D1" w14:textId="121147E8" w:rsidR="0035702B" w:rsidRPr="007C5F70" w:rsidRDefault="0035702B" w:rsidP="00EF3766">
    <w:pPr>
      <w:pStyle w:val="Akapitzlist"/>
      <w:jc w:val="center"/>
      <w:rPr>
        <w:rFonts w:ascii="Arial" w:hAnsi="Arial" w:cs="Arial"/>
        <w:b/>
        <w:snapToGrid w:val="0"/>
        <w:sz w:val="20"/>
        <w:szCs w:val="20"/>
      </w:rPr>
    </w:pPr>
    <w:r w:rsidRPr="00EF3766">
      <w:rPr>
        <w:rFonts w:ascii="Arial" w:hAnsi="Arial" w:cs="Arial"/>
        <w:b/>
        <w:snapToGrid w:val="0"/>
        <w:sz w:val="20"/>
        <w:szCs w:val="20"/>
      </w:rPr>
      <w:t>„</w:t>
    </w:r>
    <w:r w:rsidRPr="00721905">
      <w:rPr>
        <w:rFonts w:ascii="Arial" w:hAnsi="Arial" w:cs="Arial"/>
        <w:b/>
        <w:snapToGrid w:val="0"/>
        <w:sz w:val="20"/>
        <w:szCs w:val="20"/>
      </w:rPr>
      <w:t>Oświetlenie ulic Kujawskiej, Mazurskiej oraz Wawrzyńskiej w Kielcach</w:t>
    </w:r>
    <w:r w:rsidRPr="00EF3766">
      <w:rPr>
        <w:rFonts w:ascii="Arial" w:hAnsi="Arial" w:cs="Arial"/>
        <w:b/>
        <w:snapToGrid w:val="0"/>
        <w:sz w:val="20"/>
        <w:szCs w:val="20"/>
      </w:rPr>
      <w:t>”</w:t>
    </w:r>
  </w:p>
  <w:p w14:paraId="1441FF93" w14:textId="537AEFF7" w:rsidR="0035702B" w:rsidRPr="007C5F70" w:rsidRDefault="0035702B" w:rsidP="0035702B">
    <w:pPr>
      <w:pStyle w:val="Akapitzlist"/>
      <w:pBdr>
        <w:bottom w:val="single" w:sz="4" w:space="1" w:color="auto"/>
      </w:pBdr>
      <w:jc w:val="center"/>
      <w:rPr>
        <w:rFonts w:ascii="Arial" w:hAnsi="Arial" w:cs="Arial"/>
        <w:b/>
        <w:bCs/>
        <w:snapToGrid w:val="0"/>
        <w:sz w:val="20"/>
        <w:szCs w:val="20"/>
      </w:rPr>
    </w:pPr>
    <w:r>
      <w:rPr>
        <w:rFonts w:ascii="Arial" w:hAnsi="Arial" w:cs="Arial"/>
        <w:b/>
        <w:bCs/>
        <w:snapToGrid w:val="0"/>
        <w:sz w:val="20"/>
        <w:szCs w:val="20"/>
      </w:rPr>
      <w:t>Postępowanie nr WZP.26.2.01.</w:t>
    </w:r>
    <w:r w:rsidRPr="007C5F70">
      <w:rPr>
        <w:rFonts w:ascii="Arial" w:hAnsi="Arial" w:cs="Arial"/>
        <w:b/>
        <w:bCs/>
        <w:snapToGrid w:val="0"/>
        <w:sz w:val="20"/>
        <w:szCs w:val="20"/>
      </w:rPr>
      <w:t>202</w:t>
    </w:r>
    <w:r>
      <w:rPr>
        <w:rFonts w:ascii="Arial" w:hAnsi="Arial" w:cs="Arial"/>
        <w:b/>
        <w:bCs/>
        <w:snapToGrid w:val="0"/>
        <w:sz w:val="20"/>
        <w:szCs w:val="20"/>
      </w:rPr>
      <w:t>6</w:t>
    </w:r>
  </w:p>
  <w:p w14:paraId="42F66B4A" w14:textId="77777777" w:rsidR="0035702B" w:rsidRPr="00EA5AD2" w:rsidRDefault="0035702B" w:rsidP="00EA5A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B34A0"/>
    <w:multiLevelType w:val="hybridMultilevel"/>
    <w:tmpl w:val="2B025086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54CB0"/>
    <w:multiLevelType w:val="hybridMultilevel"/>
    <w:tmpl w:val="5D0E5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93690"/>
    <w:multiLevelType w:val="hybridMultilevel"/>
    <w:tmpl w:val="66B6B14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C107B"/>
    <w:multiLevelType w:val="hybridMultilevel"/>
    <w:tmpl w:val="BD5AC1CE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F77A0"/>
    <w:multiLevelType w:val="hybridMultilevel"/>
    <w:tmpl w:val="295E8674"/>
    <w:lvl w:ilvl="0" w:tplc="6E8E9A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7101D3"/>
    <w:multiLevelType w:val="hybridMultilevel"/>
    <w:tmpl w:val="89900440"/>
    <w:lvl w:ilvl="0" w:tplc="FD2C4800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E5543C"/>
    <w:multiLevelType w:val="hybridMultilevel"/>
    <w:tmpl w:val="974EF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553192"/>
    <w:multiLevelType w:val="hybridMultilevel"/>
    <w:tmpl w:val="F7B812A2"/>
    <w:lvl w:ilvl="0" w:tplc="4F6EB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C4486"/>
    <w:multiLevelType w:val="hybridMultilevel"/>
    <w:tmpl w:val="2FCAC332"/>
    <w:lvl w:ilvl="0" w:tplc="0066A12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80CA4"/>
    <w:multiLevelType w:val="hybridMultilevel"/>
    <w:tmpl w:val="F670C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73D56"/>
    <w:multiLevelType w:val="hybridMultilevel"/>
    <w:tmpl w:val="32C4EA4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F877E0"/>
    <w:multiLevelType w:val="hybridMultilevel"/>
    <w:tmpl w:val="3D820D78"/>
    <w:lvl w:ilvl="0" w:tplc="D3922D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8F7A87"/>
    <w:multiLevelType w:val="hybridMultilevel"/>
    <w:tmpl w:val="D21ABD32"/>
    <w:lvl w:ilvl="0" w:tplc="CBBA56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A7D47"/>
    <w:multiLevelType w:val="hybridMultilevel"/>
    <w:tmpl w:val="39689220"/>
    <w:lvl w:ilvl="0" w:tplc="68DE68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01C4B"/>
    <w:multiLevelType w:val="hybridMultilevel"/>
    <w:tmpl w:val="AB18470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6"/>
  </w:num>
  <w:num w:numId="5">
    <w:abstractNumId w:val="1"/>
  </w:num>
  <w:num w:numId="6">
    <w:abstractNumId w:val="13"/>
  </w:num>
  <w:num w:numId="7">
    <w:abstractNumId w:val="12"/>
  </w:num>
  <w:num w:numId="8">
    <w:abstractNumId w:val="9"/>
  </w:num>
  <w:num w:numId="9">
    <w:abstractNumId w:val="8"/>
  </w:num>
  <w:num w:numId="10">
    <w:abstractNumId w:val="4"/>
  </w:num>
  <w:num w:numId="11">
    <w:abstractNumId w:val="3"/>
  </w:num>
  <w:num w:numId="12">
    <w:abstractNumId w:val="5"/>
  </w:num>
  <w:num w:numId="13">
    <w:abstractNumId w:val="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BCB"/>
    <w:rsid w:val="000248DE"/>
    <w:rsid w:val="000263DC"/>
    <w:rsid w:val="000514D4"/>
    <w:rsid w:val="00060F4B"/>
    <w:rsid w:val="00082F3B"/>
    <w:rsid w:val="000B1906"/>
    <w:rsid w:val="000B320B"/>
    <w:rsid w:val="000B5C0D"/>
    <w:rsid w:val="000C145D"/>
    <w:rsid w:val="000D07B1"/>
    <w:rsid w:val="000F3C5D"/>
    <w:rsid w:val="00104243"/>
    <w:rsid w:val="001044AF"/>
    <w:rsid w:val="001061A8"/>
    <w:rsid w:val="00112111"/>
    <w:rsid w:val="00117EFF"/>
    <w:rsid w:val="00126DA8"/>
    <w:rsid w:val="00136304"/>
    <w:rsid w:val="001570B5"/>
    <w:rsid w:val="00162381"/>
    <w:rsid w:val="00191119"/>
    <w:rsid w:val="001924F5"/>
    <w:rsid w:val="001B522A"/>
    <w:rsid w:val="001D17AC"/>
    <w:rsid w:val="001D2AB4"/>
    <w:rsid w:val="001D537C"/>
    <w:rsid w:val="001F3E5D"/>
    <w:rsid w:val="001F4707"/>
    <w:rsid w:val="001F6990"/>
    <w:rsid w:val="00221015"/>
    <w:rsid w:val="0022590E"/>
    <w:rsid w:val="00237564"/>
    <w:rsid w:val="00253E59"/>
    <w:rsid w:val="00254BCB"/>
    <w:rsid w:val="002617CC"/>
    <w:rsid w:val="002843F1"/>
    <w:rsid w:val="00292121"/>
    <w:rsid w:val="002A46AE"/>
    <w:rsid w:val="002A4DF5"/>
    <w:rsid w:val="002C0D6B"/>
    <w:rsid w:val="00315728"/>
    <w:rsid w:val="00343124"/>
    <w:rsid w:val="003455B7"/>
    <w:rsid w:val="0035702B"/>
    <w:rsid w:val="00361B3F"/>
    <w:rsid w:val="0036453F"/>
    <w:rsid w:val="003810ED"/>
    <w:rsid w:val="00393737"/>
    <w:rsid w:val="00395FF6"/>
    <w:rsid w:val="003A5496"/>
    <w:rsid w:val="003C71DF"/>
    <w:rsid w:val="003F14F6"/>
    <w:rsid w:val="003F5D7D"/>
    <w:rsid w:val="003F6052"/>
    <w:rsid w:val="003F63EE"/>
    <w:rsid w:val="003F7BEB"/>
    <w:rsid w:val="004023A6"/>
    <w:rsid w:val="00405EE7"/>
    <w:rsid w:val="00413BBA"/>
    <w:rsid w:val="00413F96"/>
    <w:rsid w:val="004442C0"/>
    <w:rsid w:val="00456910"/>
    <w:rsid w:val="00462745"/>
    <w:rsid w:val="00490A8E"/>
    <w:rsid w:val="0049261D"/>
    <w:rsid w:val="00497817"/>
    <w:rsid w:val="004D13ED"/>
    <w:rsid w:val="004D3D50"/>
    <w:rsid w:val="004D48A3"/>
    <w:rsid w:val="004D5895"/>
    <w:rsid w:val="00502A36"/>
    <w:rsid w:val="00506D24"/>
    <w:rsid w:val="0051466B"/>
    <w:rsid w:val="00521B7A"/>
    <w:rsid w:val="005235DE"/>
    <w:rsid w:val="00527CDC"/>
    <w:rsid w:val="00530491"/>
    <w:rsid w:val="00535B43"/>
    <w:rsid w:val="00536202"/>
    <w:rsid w:val="00540B85"/>
    <w:rsid w:val="00545167"/>
    <w:rsid w:val="00545607"/>
    <w:rsid w:val="005463DC"/>
    <w:rsid w:val="00550C71"/>
    <w:rsid w:val="00557D82"/>
    <w:rsid w:val="005600CA"/>
    <w:rsid w:val="00561019"/>
    <w:rsid w:val="00563C09"/>
    <w:rsid w:val="005640D0"/>
    <w:rsid w:val="00573438"/>
    <w:rsid w:val="0058133D"/>
    <w:rsid w:val="005A0265"/>
    <w:rsid w:val="005C2803"/>
    <w:rsid w:val="005D00A2"/>
    <w:rsid w:val="005E24CA"/>
    <w:rsid w:val="005E5F96"/>
    <w:rsid w:val="005F62FB"/>
    <w:rsid w:val="00613D7C"/>
    <w:rsid w:val="00622B2C"/>
    <w:rsid w:val="0063743D"/>
    <w:rsid w:val="0064772C"/>
    <w:rsid w:val="0065100D"/>
    <w:rsid w:val="00666A3E"/>
    <w:rsid w:val="00675DBB"/>
    <w:rsid w:val="00695DA9"/>
    <w:rsid w:val="006A4BBD"/>
    <w:rsid w:val="006B2CEB"/>
    <w:rsid w:val="006C3A57"/>
    <w:rsid w:val="006C4057"/>
    <w:rsid w:val="006D1625"/>
    <w:rsid w:val="006E3E11"/>
    <w:rsid w:val="006E6D71"/>
    <w:rsid w:val="006F6DC2"/>
    <w:rsid w:val="006F72AB"/>
    <w:rsid w:val="00714058"/>
    <w:rsid w:val="00721905"/>
    <w:rsid w:val="007246C6"/>
    <w:rsid w:val="00726DA7"/>
    <w:rsid w:val="00733CB4"/>
    <w:rsid w:val="00746225"/>
    <w:rsid w:val="00746A11"/>
    <w:rsid w:val="00753247"/>
    <w:rsid w:val="007605DD"/>
    <w:rsid w:val="0076288C"/>
    <w:rsid w:val="00765143"/>
    <w:rsid w:val="00782BD4"/>
    <w:rsid w:val="007A4AD0"/>
    <w:rsid w:val="007A5D2D"/>
    <w:rsid w:val="007B6438"/>
    <w:rsid w:val="007C5F70"/>
    <w:rsid w:val="007D5D78"/>
    <w:rsid w:val="007E73F2"/>
    <w:rsid w:val="00810F05"/>
    <w:rsid w:val="008253A7"/>
    <w:rsid w:val="008263F6"/>
    <w:rsid w:val="00827DAE"/>
    <w:rsid w:val="00834BC7"/>
    <w:rsid w:val="00857227"/>
    <w:rsid w:val="00864143"/>
    <w:rsid w:val="008651F2"/>
    <w:rsid w:val="00871633"/>
    <w:rsid w:val="00874FFC"/>
    <w:rsid w:val="00876AB6"/>
    <w:rsid w:val="00880A2B"/>
    <w:rsid w:val="008824B3"/>
    <w:rsid w:val="008836BE"/>
    <w:rsid w:val="008929FC"/>
    <w:rsid w:val="008B6EB5"/>
    <w:rsid w:val="008C6BE8"/>
    <w:rsid w:val="008D3046"/>
    <w:rsid w:val="008D54C7"/>
    <w:rsid w:val="008F0330"/>
    <w:rsid w:val="009030B6"/>
    <w:rsid w:val="00932E55"/>
    <w:rsid w:val="0093650C"/>
    <w:rsid w:val="009374EF"/>
    <w:rsid w:val="00991176"/>
    <w:rsid w:val="009A25D7"/>
    <w:rsid w:val="009A577D"/>
    <w:rsid w:val="009C130E"/>
    <w:rsid w:val="009D28B6"/>
    <w:rsid w:val="00A10B06"/>
    <w:rsid w:val="00A208E0"/>
    <w:rsid w:val="00A37E86"/>
    <w:rsid w:val="00A71555"/>
    <w:rsid w:val="00A725A6"/>
    <w:rsid w:val="00A73D4F"/>
    <w:rsid w:val="00A73E9B"/>
    <w:rsid w:val="00A75A8E"/>
    <w:rsid w:val="00AA1C02"/>
    <w:rsid w:val="00AC2385"/>
    <w:rsid w:val="00AD1191"/>
    <w:rsid w:val="00AD1A78"/>
    <w:rsid w:val="00AD2A4B"/>
    <w:rsid w:val="00AD67C8"/>
    <w:rsid w:val="00AF7CFD"/>
    <w:rsid w:val="00B012A8"/>
    <w:rsid w:val="00B01C22"/>
    <w:rsid w:val="00B04126"/>
    <w:rsid w:val="00B110F8"/>
    <w:rsid w:val="00B23773"/>
    <w:rsid w:val="00B27CF2"/>
    <w:rsid w:val="00B45594"/>
    <w:rsid w:val="00B474CC"/>
    <w:rsid w:val="00B5372D"/>
    <w:rsid w:val="00B81D2C"/>
    <w:rsid w:val="00B83DBE"/>
    <w:rsid w:val="00BA4E6E"/>
    <w:rsid w:val="00BB01B1"/>
    <w:rsid w:val="00BE563B"/>
    <w:rsid w:val="00BF1A88"/>
    <w:rsid w:val="00C10DCC"/>
    <w:rsid w:val="00C60719"/>
    <w:rsid w:val="00C71D86"/>
    <w:rsid w:val="00C816A8"/>
    <w:rsid w:val="00C859FA"/>
    <w:rsid w:val="00C873E3"/>
    <w:rsid w:val="00C94858"/>
    <w:rsid w:val="00CA67D2"/>
    <w:rsid w:val="00CC5053"/>
    <w:rsid w:val="00CC7F0A"/>
    <w:rsid w:val="00CD30C1"/>
    <w:rsid w:val="00CD563B"/>
    <w:rsid w:val="00CD7B89"/>
    <w:rsid w:val="00CE2160"/>
    <w:rsid w:val="00CE45A4"/>
    <w:rsid w:val="00CE603E"/>
    <w:rsid w:val="00D03D97"/>
    <w:rsid w:val="00D100F9"/>
    <w:rsid w:val="00D138AD"/>
    <w:rsid w:val="00D15CF2"/>
    <w:rsid w:val="00D166D1"/>
    <w:rsid w:val="00D245A7"/>
    <w:rsid w:val="00D30380"/>
    <w:rsid w:val="00D31B6E"/>
    <w:rsid w:val="00D52174"/>
    <w:rsid w:val="00D567BB"/>
    <w:rsid w:val="00D626DA"/>
    <w:rsid w:val="00D77B3F"/>
    <w:rsid w:val="00D80B0E"/>
    <w:rsid w:val="00D83B79"/>
    <w:rsid w:val="00DB48B4"/>
    <w:rsid w:val="00DB78B1"/>
    <w:rsid w:val="00DB7E94"/>
    <w:rsid w:val="00DC47D5"/>
    <w:rsid w:val="00DC791B"/>
    <w:rsid w:val="00DD611E"/>
    <w:rsid w:val="00DE25C6"/>
    <w:rsid w:val="00DE4694"/>
    <w:rsid w:val="00DF0616"/>
    <w:rsid w:val="00DF73C8"/>
    <w:rsid w:val="00E01D48"/>
    <w:rsid w:val="00E10509"/>
    <w:rsid w:val="00E106ED"/>
    <w:rsid w:val="00E11745"/>
    <w:rsid w:val="00E12458"/>
    <w:rsid w:val="00E14A09"/>
    <w:rsid w:val="00E152CF"/>
    <w:rsid w:val="00E20742"/>
    <w:rsid w:val="00E22925"/>
    <w:rsid w:val="00E2342B"/>
    <w:rsid w:val="00E248C7"/>
    <w:rsid w:val="00E55DB5"/>
    <w:rsid w:val="00E953E9"/>
    <w:rsid w:val="00E9773B"/>
    <w:rsid w:val="00EA5AD2"/>
    <w:rsid w:val="00EB0472"/>
    <w:rsid w:val="00EB2AE6"/>
    <w:rsid w:val="00EC2BAC"/>
    <w:rsid w:val="00ED4578"/>
    <w:rsid w:val="00EE0F11"/>
    <w:rsid w:val="00EE66F7"/>
    <w:rsid w:val="00EF3766"/>
    <w:rsid w:val="00F10D1F"/>
    <w:rsid w:val="00F17035"/>
    <w:rsid w:val="00F34AFA"/>
    <w:rsid w:val="00F6154E"/>
    <w:rsid w:val="00F64572"/>
    <w:rsid w:val="00F90CA2"/>
    <w:rsid w:val="00F96A18"/>
    <w:rsid w:val="00F96C35"/>
    <w:rsid w:val="00FC0568"/>
    <w:rsid w:val="00FC328A"/>
    <w:rsid w:val="00FD53C8"/>
    <w:rsid w:val="00FD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2532871"/>
  <w15:docId w15:val="{025C371D-4BA5-46B5-9C81-88FC3CFC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05EE7"/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73D4F"/>
    <w:pPr>
      <w:keepNext/>
      <w:jc w:val="center"/>
      <w:outlineLvl w:val="3"/>
    </w:pPr>
    <w:rPr>
      <w:rFonts w:ascii="Arial" w:hAnsi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54BCB"/>
    <w:pPr>
      <w:widowControl w:val="0"/>
      <w:pBdr>
        <w:left w:val="double" w:sz="6" w:space="0" w:color="auto"/>
        <w:right w:val="double" w:sz="6" w:space="0" w:color="auto"/>
      </w:pBdr>
      <w:snapToGrid w:val="0"/>
      <w:jc w:val="center"/>
    </w:pPr>
    <w:rPr>
      <w:rFonts w:eastAsia="Calibri"/>
      <w:b/>
      <w:sz w:val="32"/>
      <w:szCs w:val="20"/>
    </w:rPr>
  </w:style>
  <w:style w:type="character" w:customStyle="1" w:styleId="Tekstpodstawowy2Znak">
    <w:name w:val="Tekst podstawowy 2 Znak"/>
    <w:link w:val="Tekstpodstawowy2"/>
    <w:semiHidden/>
    <w:locked/>
    <w:rsid w:val="00254BCB"/>
    <w:rPr>
      <w:rFonts w:eastAsia="Calibri"/>
      <w:b/>
      <w:sz w:val="32"/>
      <w:lang w:val="pl-PL" w:eastAsia="pl-PL" w:bidi="ar-SA"/>
    </w:rPr>
  </w:style>
  <w:style w:type="table" w:styleId="Tabela-Siatka">
    <w:name w:val="Table Grid"/>
    <w:basedOn w:val="Standardowy"/>
    <w:rsid w:val="00254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D567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567BB"/>
  </w:style>
  <w:style w:type="character" w:customStyle="1" w:styleId="Nagwek4Znak">
    <w:name w:val="Nagłówek 4 Znak"/>
    <w:link w:val="Nagwek4"/>
    <w:uiPriority w:val="99"/>
    <w:semiHidden/>
    <w:rsid w:val="00A73D4F"/>
    <w:rPr>
      <w:rFonts w:ascii="Arial" w:hAnsi="Arial"/>
      <w:b/>
      <w:bCs/>
      <w:sz w:val="28"/>
      <w:szCs w:val="28"/>
    </w:rPr>
  </w:style>
  <w:style w:type="character" w:styleId="Odwoaniedokomentarza">
    <w:name w:val="annotation reference"/>
    <w:rsid w:val="005D00A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D00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D00A2"/>
  </w:style>
  <w:style w:type="paragraph" w:styleId="Tematkomentarza">
    <w:name w:val="annotation subject"/>
    <w:basedOn w:val="Tekstkomentarza"/>
    <w:next w:val="Tekstkomentarza"/>
    <w:link w:val="TematkomentarzaZnak"/>
    <w:rsid w:val="005D00A2"/>
    <w:rPr>
      <w:b/>
      <w:bCs/>
    </w:rPr>
  </w:style>
  <w:style w:type="character" w:customStyle="1" w:styleId="TematkomentarzaZnak">
    <w:name w:val="Temat komentarza Znak"/>
    <w:link w:val="Tematkomentarza"/>
    <w:rsid w:val="005D00A2"/>
    <w:rPr>
      <w:b/>
      <w:bCs/>
    </w:rPr>
  </w:style>
  <w:style w:type="paragraph" w:styleId="Tekstdymka">
    <w:name w:val="Balloon Text"/>
    <w:basedOn w:val="Normalny"/>
    <w:link w:val="TekstdymkaZnak"/>
    <w:rsid w:val="005D00A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5D00A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B01C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01C22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D77B3F"/>
    <w:pPr>
      <w:ind w:left="720"/>
      <w:contextualSpacing/>
    </w:pPr>
  </w:style>
  <w:style w:type="character" w:styleId="Pogrubienie">
    <w:name w:val="Strong"/>
    <w:qFormat/>
    <w:rsid w:val="00D80B0E"/>
    <w:rPr>
      <w:b/>
      <w:bCs/>
    </w:rPr>
  </w:style>
  <w:style w:type="character" w:customStyle="1" w:styleId="AkapitzlistZnak">
    <w:name w:val="Akapit z listą Znak"/>
    <w:link w:val="Akapitzlist"/>
    <w:uiPriority w:val="99"/>
    <w:rsid w:val="007462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AAF60-F224-4ABA-9098-3C1F51E3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EC7974A9</Template>
  <TotalTime>4</TotalTime>
  <Pages>2</Pages>
  <Words>310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CENOWY</vt:lpstr>
    </vt:vector>
  </TitlesOfParts>
  <Company>Miejski Zarząd Dróg w Kielcach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CENOWY</dc:title>
  <dc:creator>aradkiewicz</dc:creator>
  <cp:lastModifiedBy>Justyna Kubikowska</cp:lastModifiedBy>
  <cp:revision>3</cp:revision>
  <cp:lastPrinted>2022-09-07T09:29:00Z</cp:lastPrinted>
  <dcterms:created xsi:type="dcterms:W3CDTF">2026-03-04T07:48:00Z</dcterms:created>
  <dcterms:modified xsi:type="dcterms:W3CDTF">2026-03-04T07:51:00Z</dcterms:modified>
</cp:coreProperties>
</file>